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2D2" w:rsidRPr="00332AC9" w:rsidRDefault="007532D2" w:rsidP="003D0BB8">
      <w:pPr>
        <w:rPr>
          <w:lang w:val="ru-RU"/>
        </w:rPr>
      </w:pPr>
      <w:bookmarkStart w:id="0" w:name="_GoBack"/>
      <w:bookmarkEnd w:id="0"/>
    </w:p>
    <w:p w:rsidR="007532D2" w:rsidRDefault="007532D2" w:rsidP="003D0BB8">
      <w:pPr>
        <w:framePr w:hSpace="141" w:wrap="around" w:vAnchor="text" w:hAnchor="page" w:x="6016" w:y="1"/>
        <w:rPr>
          <w:noProof/>
        </w:rPr>
      </w:pPr>
      <w:r w:rsidRPr="008449EC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7532D2" w:rsidRDefault="007532D2" w:rsidP="003D0BB8">
      <w:pPr>
        <w:jc w:val="center"/>
        <w:rPr>
          <w:rFonts w:cs="Tahoma"/>
          <w:b/>
          <w:sz w:val="28"/>
          <w:szCs w:val="28"/>
        </w:rPr>
      </w:pPr>
    </w:p>
    <w:p w:rsidR="007532D2" w:rsidRDefault="007532D2" w:rsidP="003D0BB8">
      <w:pPr>
        <w:jc w:val="center"/>
        <w:rPr>
          <w:rFonts w:cs="Tahoma"/>
          <w:b/>
          <w:sz w:val="28"/>
          <w:szCs w:val="28"/>
        </w:rPr>
      </w:pPr>
    </w:p>
    <w:p w:rsidR="007532D2" w:rsidRDefault="007532D2" w:rsidP="003D0BB8">
      <w:pPr>
        <w:jc w:val="center"/>
        <w:rPr>
          <w:rFonts w:cs="Tahoma"/>
          <w:b/>
          <w:sz w:val="28"/>
          <w:szCs w:val="28"/>
        </w:rPr>
      </w:pPr>
    </w:p>
    <w:p w:rsidR="007532D2" w:rsidRDefault="007532D2" w:rsidP="003D0BB8">
      <w:pPr>
        <w:jc w:val="center"/>
        <w:rPr>
          <w:rFonts w:cs="Tahoma"/>
          <w:b/>
          <w:sz w:val="28"/>
          <w:szCs w:val="28"/>
        </w:rPr>
      </w:pPr>
    </w:p>
    <w:p w:rsidR="007532D2" w:rsidRDefault="007532D2" w:rsidP="003D0BB8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7532D2" w:rsidRDefault="007532D2" w:rsidP="003D0BB8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7532D2" w:rsidRDefault="007532D2" w:rsidP="003D0BB8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7532D2" w:rsidRPr="0039378D" w:rsidRDefault="007532D2" w:rsidP="003D0BB8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7532D2" w:rsidRDefault="007532D2" w:rsidP="003D0BB8"/>
    <w:p w:rsidR="007532D2" w:rsidRPr="0039378D" w:rsidRDefault="007532D2" w:rsidP="003D0BB8">
      <w:pPr>
        <w:rPr>
          <w:sz w:val="28"/>
          <w:szCs w:val="28"/>
        </w:rPr>
      </w:pPr>
      <w:r>
        <w:rPr>
          <w:sz w:val="28"/>
          <w:szCs w:val="28"/>
        </w:rPr>
        <w:t xml:space="preserve">26  жовтня 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286 -</w:t>
      </w:r>
      <w:r w:rsidRPr="0039378D">
        <w:rPr>
          <w:sz w:val="28"/>
          <w:szCs w:val="28"/>
        </w:rPr>
        <w:t xml:space="preserve">к </w:t>
      </w:r>
    </w:p>
    <w:p w:rsidR="007532D2" w:rsidRPr="0039378D" w:rsidRDefault="007532D2" w:rsidP="003D0BB8">
      <w:pPr>
        <w:rPr>
          <w:b/>
        </w:rPr>
      </w:pPr>
    </w:p>
    <w:p w:rsidR="007532D2" w:rsidRDefault="007532D2" w:rsidP="003D0BB8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щорічноїосновної</w:t>
      </w:r>
    </w:p>
    <w:p w:rsidR="007532D2" w:rsidRPr="005B6AF9" w:rsidRDefault="007532D2" w:rsidP="003D0BB8">
      <w:pPr>
        <w:jc w:val="center"/>
        <w:rPr>
          <w:b/>
          <w:sz w:val="28"/>
        </w:rPr>
      </w:pPr>
      <w:r>
        <w:rPr>
          <w:b/>
          <w:sz w:val="28"/>
        </w:rPr>
        <w:t>відпустки КАШУБІ Ользі</w:t>
      </w:r>
    </w:p>
    <w:p w:rsidR="007532D2" w:rsidRDefault="007532D2" w:rsidP="003D0BB8">
      <w:pPr>
        <w:jc w:val="center"/>
        <w:rPr>
          <w:sz w:val="28"/>
        </w:rPr>
      </w:pPr>
    </w:p>
    <w:p w:rsidR="007532D2" w:rsidRPr="00914B92" w:rsidRDefault="007532D2" w:rsidP="003D0BB8">
      <w:pPr>
        <w:pStyle w:val="BodyText"/>
        <w:ind w:firstLine="708"/>
        <w:jc w:val="both"/>
        <w:rPr>
          <w:sz w:val="28"/>
          <w:szCs w:val="28"/>
        </w:rPr>
      </w:pPr>
      <w:r w:rsidRPr="00914B92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6, 12 Закону України «Про вiдпустки», рішення  Арцизької міської ради від 24 грудня 2020 року №89-</w:t>
      </w:r>
      <w:r w:rsidRPr="00914B92">
        <w:rPr>
          <w:sz w:val="28"/>
          <w:szCs w:val="28"/>
          <w:lang w:val="en-US"/>
        </w:rPr>
        <w:t>VIII</w:t>
      </w:r>
      <w:r w:rsidRPr="00914B92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Кашуби О.:</w:t>
      </w:r>
    </w:p>
    <w:p w:rsidR="007532D2" w:rsidRDefault="007532D2" w:rsidP="003D0BB8">
      <w:pPr>
        <w:pStyle w:val="BodyTextIndent2"/>
        <w:spacing w:line="240" w:lineRule="auto"/>
        <w:ind w:firstLine="708"/>
        <w:jc w:val="both"/>
      </w:pPr>
      <w:r w:rsidRPr="00914B92">
        <w:t>1. НАДАТИ   КАШУБІ Ользі Іванівні,  провідному спеціалісту служби</w:t>
      </w:r>
      <w:r>
        <w:t xml:space="preserve"> у справах дітей Арцизької міської ради,  частину щорічної основної відпустки тривалістю </w:t>
      </w:r>
      <w:r w:rsidRPr="00F6192F">
        <w:rPr>
          <w:highlight w:val="black"/>
        </w:rPr>
        <w:t>14 календарних днівз 08  листопада  2021 року по 21 листопада 2021 року включно,  за період роботи з 13 квітня 2021 року по 12 квітня 2022 року.</w:t>
      </w:r>
      <w:r>
        <w:t xml:space="preserve"> </w:t>
      </w:r>
    </w:p>
    <w:p w:rsidR="007532D2" w:rsidRDefault="007532D2" w:rsidP="003D0BB8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КАШУБІ Ользі Іванівні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7532D2" w:rsidRPr="005B6AF9" w:rsidRDefault="007532D2" w:rsidP="003D0BB8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7532D2" w:rsidRDefault="007532D2" w:rsidP="003D0BB8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9378D">
        <w:rPr>
          <w:sz w:val="28"/>
          <w:szCs w:val="28"/>
        </w:rPr>
        <w:t xml:space="preserve">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 Малєва О.</w:t>
      </w:r>
    </w:p>
    <w:p w:rsidR="007532D2" w:rsidRDefault="007532D2" w:rsidP="003D0BB8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Кашуби О. від  22 жовтня  2021 року.</w:t>
      </w:r>
    </w:p>
    <w:p w:rsidR="007532D2" w:rsidRDefault="007532D2" w:rsidP="003D0BB8">
      <w:pPr>
        <w:pStyle w:val="Heading2"/>
      </w:pPr>
    </w:p>
    <w:p w:rsidR="007532D2" w:rsidRDefault="007532D2" w:rsidP="00321054"/>
    <w:p w:rsidR="007532D2" w:rsidRPr="00321054" w:rsidRDefault="007532D2" w:rsidP="00321054"/>
    <w:p w:rsidR="007532D2" w:rsidRPr="000917CC" w:rsidRDefault="007532D2" w:rsidP="003D0BB8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7532D2" w:rsidRDefault="007532D2" w:rsidP="003D0BB8">
      <w:pPr>
        <w:pStyle w:val="Heading2"/>
      </w:pPr>
    </w:p>
    <w:p w:rsidR="007532D2" w:rsidRDefault="007532D2" w:rsidP="003D0BB8">
      <w:pPr>
        <w:pStyle w:val="Heading2"/>
      </w:pPr>
      <w:r>
        <w:t>З розпорядженням ознайомлена</w:t>
      </w:r>
      <w:r>
        <w:tab/>
        <w:t xml:space="preserve">                    Ольга КАШУБА </w:t>
      </w:r>
    </w:p>
    <w:p w:rsidR="007532D2" w:rsidRDefault="007532D2" w:rsidP="003D0BB8">
      <w:pPr>
        <w:rPr>
          <w:u w:val="single"/>
        </w:rPr>
      </w:pPr>
    </w:p>
    <w:p w:rsidR="007532D2" w:rsidRDefault="007532D2" w:rsidP="003D0BB8">
      <w:pPr>
        <w:rPr>
          <w:u w:val="single"/>
        </w:rPr>
      </w:pPr>
    </w:p>
    <w:p w:rsidR="007532D2" w:rsidRDefault="007532D2" w:rsidP="003D0BB8">
      <w:pPr>
        <w:rPr>
          <w:u w:val="single"/>
        </w:rPr>
      </w:pPr>
    </w:p>
    <w:p w:rsidR="007532D2" w:rsidRPr="002D6B80" w:rsidRDefault="007532D2" w:rsidP="003D0BB8">
      <w:pPr>
        <w:rPr>
          <w:u w:val="single"/>
        </w:rPr>
      </w:pPr>
    </w:p>
    <w:p w:rsidR="007532D2" w:rsidRDefault="007532D2" w:rsidP="003D0BB8"/>
    <w:p w:rsidR="007532D2" w:rsidRDefault="007532D2" w:rsidP="003D0BB8"/>
    <w:p w:rsidR="007532D2" w:rsidRPr="00CF77D5" w:rsidRDefault="007532D2" w:rsidP="003D0BB8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Візи та гриф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7532D2" w:rsidRPr="00CF77D5" w:rsidRDefault="007532D2" w:rsidP="003D0BB8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26жовтня 2020 року  № 286 -к</w:t>
      </w:r>
    </w:p>
    <w:p w:rsidR="007532D2" w:rsidRDefault="007532D2" w:rsidP="003D0BB8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532D2" w:rsidRPr="003D0BB8" w:rsidRDefault="007532D2" w:rsidP="003D0BB8">
      <w:pPr>
        <w:jc w:val="both"/>
        <w:rPr>
          <w:sz w:val="28"/>
        </w:rPr>
      </w:pPr>
      <w:r w:rsidRPr="003D0BB8">
        <w:rPr>
          <w:sz w:val="28"/>
        </w:rPr>
        <w:t>Про надання частини щорічної основноївідпустки КАШУБІ Ользі</w:t>
      </w:r>
    </w:p>
    <w:p w:rsidR="007532D2" w:rsidRPr="00CF77D5" w:rsidRDefault="007532D2" w:rsidP="003D0BB8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532D2" w:rsidRDefault="007532D2" w:rsidP="003D0BB8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532D2" w:rsidRPr="00CF77D5" w:rsidRDefault="007532D2" w:rsidP="003D0BB8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532D2" w:rsidRPr="00CF77D5" w:rsidRDefault="007532D2" w:rsidP="003D0BB8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532D2" w:rsidRDefault="007532D2" w:rsidP="003D0BB8">
      <w:pPr>
        <w:rPr>
          <w:sz w:val="28"/>
          <w:szCs w:val="28"/>
        </w:rPr>
      </w:pPr>
    </w:p>
    <w:p w:rsidR="007532D2" w:rsidRPr="00E05F39" w:rsidRDefault="007532D2" w:rsidP="003D0BB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7532D2" w:rsidRPr="00E05F39" w:rsidRDefault="007532D2" w:rsidP="003D0BB8">
      <w:pPr>
        <w:rPr>
          <w:sz w:val="28"/>
          <w:szCs w:val="28"/>
        </w:rPr>
      </w:pPr>
      <w:r>
        <w:rPr>
          <w:sz w:val="28"/>
          <w:szCs w:val="28"/>
        </w:rPr>
        <w:t xml:space="preserve">«___»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 _____________Оксана СТОЯНОВА</w:t>
      </w:r>
    </w:p>
    <w:p w:rsidR="007532D2" w:rsidRPr="00E05F39" w:rsidRDefault="007532D2" w:rsidP="003D0BB8">
      <w:pPr>
        <w:rPr>
          <w:b/>
          <w:sz w:val="28"/>
          <w:szCs w:val="28"/>
        </w:rPr>
      </w:pPr>
    </w:p>
    <w:p w:rsidR="007532D2" w:rsidRDefault="007532D2" w:rsidP="003D0BB8">
      <w:pPr>
        <w:rPr>
          <w:sz w:val="28"/>
          <w:szCs w:val="28"/>
        </w:rPr>
      </w:pPr>
    </w:p>
    <w:p w:rsidR="007532D2" w:rsidRPr="00E05F39" w:rsidRDefault="007532D2" w:rsidP="003D0BB8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7532D2" w:rsidRPr="00E05F39" w:rsidRDefault="007532D2" w:rsidP="003D0BB8">
      <w:pPr>
        <w:rPr>
          <w:sz w:val="28"/>
          <w:szCs w:val="28"/>
        </w:rPr>
      </w:pPr>
      <w:r>
        <w:rPr>
          <w:sz w:val="28"/>
          <w:szCs w:val="28"/>
        </w:rPr>
        <w:t xml:space="preserve">«___»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  _____________Анастасія  СТАНКОВА</w:t>
      </w:r>
    </w:p>
    <w:p w:rsidR="007532D2" w:rsidRPr="00E05F39" w:rsidRDefault="007532D2" w:rsidP="003D0BB8">
      <w:pPr>
        <w:rPr>
          <w:sz w:val="28"/>
          <w:szCs w:val="28"/>
        </w:rPr>
      </w:pPr>
    </w:p>
    <w:p w:rsidR="007532D2" w:rsidRDefault="007532D2" w:rsidP="003D0BB8">
      <w:pPr>
        <w:rPr>
          <w:sz w:val="28"/>
          <w:szCs w:val="28"/>
        </w:rPr>
      </w:pPr>
    </w:p>
    <w:p w:rsidR="007532D2" w:rsidRPr="009B19A7" w:rsidRDefault="007532D2" w:rsidP="003D0BB8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7532D2" w:rsidRDefault="007532D2" w:rsidP="003D0BB8">
      <w:pPr>
        <w:rPr>
          <w:sz w:val="28"/>
          <w:szCs w:val="28"/>
        </w:rPr>
      </w:pPr>
      <w:r>
        <w:rPr>
          <w:sz w:val="28"/>
          <w:szCs w:val="28"/>
        </w:rPr>
        <w:t xml:space="preserve">«___»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 _____________  Лариса ЛАБУНЕЦЬ</w:t>
      </w:r>
    </w:p>
    <w:p w:rsidR="007532D2" w:rsidRDefault="007532D2" w:rsidP="003D0BB8"/>
    <w:p w:rsidR="007532D2" w:rsidRDefault="007532D2" w:rsidP="003D0BB8"/>
    <w:p w:rsidR="007532D2" w:rsidRDefault="007532D2" w:rsidP="003D0BB8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7532D2" w:rsidRPr="00E05F39" w:rsidRDefault="007532D2" w:rsidP="003D0BB8">
      <w:pPr>
        <w:rPr>
          <w:sz w:val="28"/>
          <w:szCs w:val="28"/>
        </w:rPr>
      </w:pPr>
      <w:r>
        <w:rPr>
          <w:sz w:val="28"/>
          <w:szCs w:val="28"/>
        </w:rPr>
        <w:t xml:space="preserve">«___»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 _____________   Інеса СТОЙКОВА</w:t>
      </w:r>
    </w:p>
    <w:p w:rsidR="007532D2" w:rsidRPr="00990900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>
      <w:pPr>
        <w:rPr>
          <w:sz w:val="24"/>
          <w:szCs w:val="24"/>
        </w:rPr>
      </w:pPr>
      <w:r w:rsidRPr="006D7188">
        <w:rPr>
          <w:sz w:val="24"/>
          <w:szCs w:val="24"/>
        </w:rPr>
        <w:t xml:space="preserve">Виконавець: </w:t>
      </w:r>
    </w:p>
    <w:p w:rsidR="007532D2" w:rsidRDefault="007532D2" w:rsidP="003D0BB8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6D7188">
        <w:rPr>
          <w:sz w:val="24"/>
          <w:szCs w:val="24"/>
        </w:rPr>
        <w:t>оловний спеціаліст по роботі з персоналом</w:t>
      </w:r>
    </w:p>
    <w:p w:rsidR="007532D2" w:rsidRPr="00FF498B" w:rsidRDefault="007532D2" w:rsidP="003D0BB8">
      <w:pPr>
        <w:rPr>
          <w:sz w:val="24"/>
          <w:szCs w:val="24"/>
        </w:rPr>
      </w:pPr>
      <w:r w:rsidRPr="00F014FB">
        <w:rPr>
          <w:sz w:val="24"/>
          <w:szCs w:val="24"/>
        </w:rPr>
        <w:t xml:space="preserve">відділу організаційної та кадрової роботи </w:t>
      </w:r>
      <w:r>
        <w:rPr>
          <w:sz w:val="24"/>
          <w:szCs w:val="24"/>
        </w:rPr>
        <w:t xml:space="preserve">міської ради </w:t>
      </w:r>
    </w:p>
    <w:p w:rsidR="007532D2" w:rsidRPr="00F014FB" w:rsidRDefault="007532D2" w:rsidP="003D0BB8"/>
    <w:p w:rsidR="007532D2" w:rsidRPr="00F014FB" w:rsidRDefault="007532D2" w:rsidP="003D0BB8">
      <w:r>
        <w:rPr>
          <w:sz w:val="28"/>
          <w:szCs w:val="28"/>
        </w:rPr>
        <w:t xml:space="preserve">«___»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 _____________  Наталія КОЛЕСНІКОВА</w:t>
      </w:r>
    </w:p>
    <w:p w:rsidR="007532D2" w:rsidRPr="000D7038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 w:rsidP="003D0BB8"/>
    <w:p w:rsidR="007532D2" w:rsidRDefault="007532D2"/>
    <w:sectPr w:rsidR="007532D2" w:rsidSect="001E2908">
      <w:pgSz w:w="11906" w:h="16838"/>
      <w:pgMar w:top="73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BB8"/>
    <w:rsid w:val="000917CC"/>
    <w:rsid w:val="000D7038"/>
    <w:rsid w:val="001740B8"/>
    <w:rsid w:val="001B04B3"/>
    <w:rsid w:val="001E2908"/>
    <w:rsid w:val="002D6B80"/>
    <w:rsid w:val="003010A8"/>
    <w:rsid w:val="00321054"/>
    <w:rsid w:val="00332AC9"/>
    <w:rsid w:val="0039378D"/>
    <w:rsid w:val="003C56B6"/>
    <w:rsid w:val="003D0BB8"/>
    <w:rsid w:val="0046437A"/>
    <w:rsid w:val="005B4BCA"/>
    <w:rsid w:val="005B6AF9"/>
    <w:rsid w:val="005E4AE2"/>
    <w:rsid w:val="006D7188"/>
    <w:rsid w:val="007532D2"/>
    <w:rsid w:val="007735AB"/>
    <w:rsid w:val="008449EC"/>
    <w:rsid w:val="00914B92"/>
    <w:rsid w:val="00990900"/>
    <w:rsid w:val="009B19A7"/>
    <w:rsid w:val="00C37068"/>
    <w:rsid w:val="00CF77D5"/>
    <w:rsid w:val="00E05F39"/>
    <w:rsid w:val="00F014FB"/>
    <w:rsid w:val="00F6192F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BB8"/>
    <w:rPr>
      <w:rFonts w:ascii="Times New Roman" w:eastAsia="Times New Roman" w:hAnsi="Times New Roman"/>
      <w:sz w:val="20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D0BB8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D0BB8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3D0BB8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0BB8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D0B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D0BB8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3D0BB8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3D0BB8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3D0BB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D0BB8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D0B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0BB8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356</Words>
  <Characters>2032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9</cp:revision>
  <cp:lastPrinted>2021-10-28T10:40:00Z</cp:lastPrinted>
  <dcterms:created xsi:type="dcterms:W3CDTF">2021-10-22T11:23:00Z</dcterms:created>
  <dcterms:modified xsi:type="dcterms:W3CDTF">2022-01-12T08:22:00Z</dcterms:modified>
</cp:coreProperties>
</file>